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EE1DEA">
      <w:r>
        <w:rPr>
          <w:noProof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7FE03" wp14:editId="7C478032">
                <wp:simplePos x="0" y="0"/>
                <wp:positionH relativeFrom="column">
                  <wp:posOffset>5771515</wp:posOffset>
                </wp:positionH>
                <wp:positionV relativeFrom="paragraph">
                  <wp:posOffset>-400685</wp:posOffset>
                </wp:positionV>
                <wp:extent cx="1376045" cy="349885"/>
                <wp:effectExtent l="0" t="1270" r="13335" b="13335"/>
                <wp:wrapNone/>
                <wp:docPr id="7737" name="Rectangle 7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76045" cy="349885"/>
                        </a:xfrm>
                        <a:prstGeom prst="rect">
                          <a:avLst/>
                        </a:prstGeom>
                        <a:solidFill>
                          <a:srgbClr val="1E659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07F466B" id="Rectangle 7737" o:spid="_x0000_s1026" style="position:absolute;margin-left:454.45pt;margin-top:-31.55pt;width:108.35pt;height:27.55pt;rotation: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" fillcolor="#1e659b" strokecolor="#1f3763 [1604]" strokeweight="1pt"/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EE1DEA" w:rsidP="00F53D08">
      <w:pPr>
        <w:rPr>
          <w:rtl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FE49889" wp14:editId="5284D508">
                <wp:simplePos x="0" y="0"/>
                <wp:positionH relativeFrom="margin">
                  <wp:posOffset>-209550</wp:posOffset>
                </wp:positionH>
                <wp:positionV relativeFrom="paragraph">
                  <wp:posOffset>61595</wp:posOffset>
                </wp:positionV>
                <wp:extent cx="6015990" cy="2147570"/>
                <wp:effectExtent l="0" t="0" r="3810" b="5080"/>
                <wp:wrapNone/>
                <wp:docPr id="256780" name="Group 2567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5990" cy="2147570"/>
                          <a:chOff x="0" y="0"/>
                          <a:chExt cx="6015990" cy="2147570"/>
                        </a:xfrm>
                      </wpg:grpSpPr>
                      <wps:wsp>
                        <wps:cNvPr id="31" name="Text Box 137"/>
                        <wps:cNvSpPr txBox="1"/>
                        <wps:spPr>
                          <a:xfrm>
                            <a:off x="0" y="0"/>
                            <a:ext cx="6015990" cy="16808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E1DEA" w:rsidRPr="003D14F4" w:rsidRDefault="00C73104" w:rsidP="00EE1DEA">
                              <w:pPr>
                                <w:spacing w:line="192" w:lineRule="auto"/>
                                <w:jc w:val="center"/>
                                <w:rPr>
                                  <w:rFonts w:ascii="Sakkal Majalla" w:eastAsia="Adobe Gothic Std B" w:hAnsi="Sakkal Majalla" w:cs="Sakkal Majalla"/>
                                  <w:b/>
                                  <w:bCs/>
                                  <w:color w:val="1E659B"/>
                                  <w:sz w:val="96"/>
                                  <w:szCs w:val="96"/>
                                  <w:lang w:bidi="ar-JO"/>
                                </w:rPr>
                              </w:pPr>
                              <w:r>
                                <w:rPr>
                                  <w:rFonts w:ascii="Sakkal Majalla" w:eastAsia="Adobe Gothic Std B" w:hAnsi="Sakkal Majalla" w:cs="Sakkal Majalla" w:hint="cs"/>
                                  <w:b/>
                                  <w:bCs/>
                                  <w:color w:val="1E659B"/>
                                  <w:sz w:val="96"/>
                                  <w:szCs w:val="96"/>
                                  <w:rtl/>
                                  <w:lang w:bidi="ar-JO"/>
                                </w:rPr>
                                <w:t>استمارة تقييم دورة تدريبية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138"/>
                        <wps:cNvSpPr txBox="1"/>
                        <wps:spPr>
                          <a:xfrm>
                            <a:off x="523875" y="1504950"/>
                            <a:ext cx="4970780" cy="642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E1DEA" w:rsidRDefault="00EE1DEA" w:rsidP="00EE1DEA">
                              <w:pPr>
                                <w:pBdr>
                                  <w:top w:val="single" w:sz="4" w:space="1" w:color="auto"/>
                                </w:pBdr>
                                <w:jc w:val="center"/>
                                <w:rPr>
                                  <w:rFonts w:eastAsia="Adobe Gothic Std B" w:cstheme="minorHAnsi"/>
                                  <w:color w:val="7F7F7F" w:themeColor="text1" w:themeTint="80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eastAsia="Adobe Gothic Std B" w:cstheme="minorHAnsi" w:hint="cs"/>
                                  <w:color w:val="7F7F7F" w:themeColor="text1" w:themeTint="80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استمارة التقييم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6780" o:spid="_x0000_s1026" style="position:absolute;left:0;text-align:left;margin-left:-16.5pt;margin-top:4.85pt;width:473.7pt;height:169.1pt;z-index:251663360;mso-position-horizontal-relative:margin" coordsize="60159,2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027" type="#_x0000_t202" style="position:absolute;width:60159;height:168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uscYA&#10;AADbAAAADwAAAGRycy9kb3ducmV2LnhtbESPX0vDQBDE34V+h2MLfbOXWJASey2iFvrgn1pb0Lc1&#10;tybB3F6426bx23tCwcdhZn7DLFaDa1VPITaeDeTTDBRx6W3DlYH92/pyDioKssXWMxn4oQir5ehi&#10;gYX1J36lfieVShCOBRqoRbpC61jW5DBOfUecvC8fHEqSodI24CnBXauvsuxaO2w4LdTY0V1N5ffu&#10;6Ay07zE8fmby0d9XT7J90cfDQ/5szGQ83N6AEhrkP3xub6yBWQ5/X9IP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muscYAAADbAAAADwAAAAAAAAAAAAAAAACYAgAAZHJz&#10;L2Rvd25yZXYueG1sUEsFBgAAAAAEAAQA9QAAAIsDAAAAAA==&#10;" filled="f" stroked="f" strokeweight=".5pt">
                  <v:textbox inset="0,0,0,0">
                    <w:txbxContent>
                      <w:p w:rsidR="00EE1DEA" w:rsidRPr="003D14F4" w:rsidRDefault="00C73104" w:rsidP="00EE1DEA">
                        <w:pPr>
                          <w:spacing w:line="192" w:lineRule="auto"/>
                          <w:jc w:val="center"/>
                          <w:rPr>
                            <w:rFonts w:ascii="Sakkal Majalla" w:eastAsia="Adobe Gothic Std B" w:hAnsi="Sakkal Majalla" w:cs="Sakkal Majalla" w:hint="cs"/>
                            <w:b/>
                            <w:bCs/>
                            <w:color w:val="1E659B"/>
                            <w:sz w:val="96"/>
                            <w:szCs w:val="96"/>
                            <w:lang w:bidi="ar-JO"/>
                          </w:rPr>
                        </w:pPr>
                        <w:r>
                          <w:rPr>
                            <w:rFonts w:ascii="Sakkal Majalla" w:eastAsia="Adobe Gothic Std B" w:hAnsi="Sakkal Majalla" w:cs="Sakkal Majalla" w:hint="cs"/>
                            <w:b/>
                            <w:bCs/>
                            <w:color w:val="1E659B"/>
                            <w:sz w:val="96"/>
                            <w:szCs w:val="96"/>
                            <w:rtl/>
                            <w:lang w:bidi="ar-JO"/>
                          </w:rPr>
                          <w:t>استمارة تقييم دورة تدريبية</w:t>
                        </w:r>
                      </w:p>
                    </w:txbxContent>
                  </v:textbox>
                </v:shape>
                <v:shape id="Text Box 138" o:spid="_x0000_s1028" type="#_x0000_t202" style="position:absolute;left:5238;top:15049;width:49708;height:6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wxsUA&#10;AADbAAAADwAAAGRycy9kb3ducmV2LnhtbESPX2vCQBDE3wt+h2MF3+pFhVJSTxHbQh/6T22hvq25&#10;NQnm9sLdGtNv3ysU+jjMzG+Y+bJ3jeooxNqzgck4A0VceFtzaeBj93h9CyoKssXGMxn4pgjLxeBq&#10;jrn1F95Qt5VSJQjHHA1UIm2udSwqchjHviVO3tEHh5JkKLUNeElw1+hplt1ohzWnhQpbWldUnLZn&#10;Z6D5iuH5kMm+uy9f5P1Nnz8fJq/GjIb96g6UUC//4b/2kzUwm8L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uzDGxQAAANsAAAAPAAAAAAAAAAAAAAAAAJgCAABkcnMv&#10;ZG93bnJldi54bWxQSwUGAAAAAAQABAD1AAAAigMAAAAA&#10;" filled="f" stroked="f" strokeweight=".5pt">
                  <v:textbox inset="0,0,0,0">
                    <w:txbxContent>
                      <w:p w:rsidR="00EE1DEA" w:rsidRDefault="00EE1DEA" w:rsidP="00EE1DEA">
                        <w:pPr>
                          <w:pBdr>
                            <w:top w:val="single" w:sz="4" w:space="1" w:color="auto"/>
                          </w:pBdr>
                          <w:jc w:val="center"/>
                          <w:rPr>
                            <w:rFonts w:eastAsia="Adobe Gothic Std B" w:cstheme="minorHAnsi"/>
                            <w:color w:val="7F7F7F" w:themeColor="text1" w:themeTint="80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eastAsia="Adobe Gothic Std B" w:cstheme="minorHAnsi" w:hint="cs"/>
                            <w:color w:val="7F7F7F" w:themeColor="text1" w:themeTint="80"/>
                            <w:sz w:val="56"/>
                            <w:szCs w:val="56"/>
                            <w:rtl/>
                            <w:lang w:bidi="ar-SY"/>
                          </w:rPr>
                          <w:t>استمارة التقييم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EE1DEA" w:rsidP="00F53D08">
      <w:pPr>
        <w:rPr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BC03DB4" wp14:editId="34DA3F4B">
                <wp:simplePos x="0" y="0"/>
                <wp:positionH relativeFrom="page">
                  <wp:align>left</wp:align>
                </wp:positionH>
                <wp:positionV relativeFrom="paragraph">
                  <wp:posOffset>139700</wp:posOffset>
                </wp:positionV>
                <wp:extent cx="9720580" cy="6115050"/>
                <wp:effectExtent l="0" t="0" r="204470" b="76200"/>
                <wp:wrapNone/>
                <wp:docPr id="256772" name="Group 256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0580" cy="6115050"/>
                          <a:chOff x="1" y="0"/>
                          <a:chExt cx="9720580" cy="611505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1" y="0"/>
                            <a:ext cx="9720580" cy="5591175"/>
                            <a:chOff x="0" y="0"/>
                            <a:chExt cx="9721125" cy="5591805"/>
                          </a:xfrm>
                        </wpg:grpSpPr>
                        <wps:wsp>
                          <wps:cNvPr id="4" name="Moon 4"/>
                          <wps:cNvSpPr/>
                          <wps:spPr>
                            <a:xfrm rot="4500000">
                              <a:off x="6275388" y="-592138"/>
                              <a:ext cx="2086766" cy="4804708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gradFill>
                              <a:gsLst>
                                <a:gs pos="45000">
                                  <a:srgbClr val="D2D3D5"/>
                                </a:gs>
                                <a:gs pos="100000">
                                  <a:schemeClr val="bg1">
                                    <a:alpha val="0"/>
                                  </a:schemeClr>
                                </a:gs>
                              </a:gsLst>
                              <a:lin ang="3000000" scaled="0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Freeform: Shape 5"/>
                          <wps:cNvSpPr/>
                          <wps:spPr>
                            <a:xfrm>
                              <a:off x="9525" y="0"/>
                              <a:ext cx="7780709" cy="4629149"/>
                            </a:xfrm>
                            <a:custGeom>
                              <a:avLst/>
                              <a:gdLst>
                                <a:gd name="connsiteX0" fmla="*/ 13648 w 7779224"/>
                                <a:gd name="connsiteY0" fmla="*/ 0 h 2729553"/>
                                <a:gd name="connsiteX1" fmla="*/ 7779224 w 7779224"/>
                                <a:gd name="connsiteY1" fmla="*/ 2306472 h 2729553"/>
                                <a:gd name="connsiteX2" fmla="*/ 7779224 w 7779224"/>
                                <a:gd name="connsiteY2" fmla="*/ 2729553 h 2729553"/>
                                <a:gd name="connsiteX3" fmla="*/ 0 w 7779224"/>
                                <a:gd name="connsiteY3" fmla="*/ 2088108 h 2729553"/>
                                <a:gd name="connsiteX4" fmla="*/ 13648 w 7779224"/>
                                <a:gd name="connsiteY4" fmla="*/ 0 h 2729553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2088108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251877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792872"/>
                                <a:gd name="connsiteY0" fmla="*/ 0 h 3589496"/>
                                <a:gd name="connsiteX1" fmla="*/ 7779225 w 7792872"/>
                                <a:gd name="connsiteY1" fmla="*/ 2251877 h 3589496"/>
                                <a:gd name="connsiteX2" fmla="*/ 7792872 w 7792872"/>
                                <a:gd name="connsiteY2" fmla="*/ 2347444 h 3589496"/>
                                <a:gd name="connsiteX3" fmla="*/ 0 w 7792872"/>
                                <a:gd name="connsiteY3" fmla="*/ 3589496 h 3589496"/>
                                <a:gd name="connsiteX4" fmla="*/ 13648 w 7792872"/>
                                <a:gd name="connsiteY4" fmla="*/ 0 h 3589496"/>
                                <a:gd name="connsiteX0" fmla="*/ 13648 w 7792872"/>
                                <a:gd name="connsiteY0" fmla="*/ 0 h 3720737"/>
                                <a:gd name="connsiteX1" fmla="*/ 7779225 w 7792872"/>
                                <a:gd name="connsiteY1" fmla="*/ 2251877 h 3720737"/>
                                <a:gd name="connsiteX2" fmla="*/ 7792872 w 7792872"/>
                                <a:gd name="connsiteY2" fmla="*/ 2347444 h 3720737"/>
                                <a:gd name="connsiteX3" fmla="*/ 0 w 7792872"/>
                                <a:gd name="connsiteY3" fmla="*/ 3589496 h 3720737"/>
                                <a:gd name="connsiteX4" fmla="*/ 13648 w 7792872"/>
                                <a:gd name="connsiteY4" fmla="*/ 0 h 3720737"/>
                                <a:gd name="connsiteX0" fmla="*/ 109185 w 7888409"/>
                                <a:gd name="connsiteY0" fmla="*/ 0 h 3237119"/>
                                <a:gd name="connsiteX1" fmla="*/ 7874762 w 7888409"/>
                                <a:gd name="connsiteY1" fmla="*/ 2251877 h 3237119"/>
                                <a:gd name="connsiteX2" fmla="*/ 7888409 w 7888409"/>
                                <a:gd name="connsiteY2" fmla="*/ 2347444 h 3237119"/>
                                <a:gd name="connsiteX3" fmla="*/ 0 w 7888409"/>
                                <a:gd name="connsiteY3" fmla="*/ 1883402 h 3237119"/>
                                <a:gd name="connsiteX4" fmla="*/ 109185 w 7888409"/>
                                <a:gd name="connsiteY4" fmla="*/ 0 h 3237119"/>
                                <a:gd name="connsiteX0" fmla="*/ 109185 w 7888409"/>
                                <a:gd name="connsiteY0" fmla="*/ 0 h 3844605"/>
                                <a:gd name="connsiteX1" fmla="*/ 7874762 w 7888409"/>
                                <a:gd name="connsiteY1" fmla="*/ 2251877 h 3844605"/>
                                <a:gd name="connsiteX2" fmla="*/ 7888409 w 7888409"/>
                                <a:gd name="connsiteY2" fmla="*/ 2347444 h 3844605"/>
                                <a:gd name="connsiteX3" fmla="*/ 0 w 7888409"/>
                                <a:gd name="connsiteY3" fmla="*/ 1883402 h 3844605"/>
                                <a:gd name="connsiteX4" fmla="*/ 109185 w 7888409"/>
                                <a:gd name="connsiteY4" fmla="*/ 0 h 3844605"/>
                                <a:gd name="connsiteX0" fmla="*/ 109185 w 7888409"/>
                                <a:gd name="connsiteY0" fmla="*/ 0 h 3755137"/>
                                <a:gd name="connsiteX1" fmla="*/ 7874762 w 7888409"/>
                                <a:gd name="connsiteY1" fmla="*/ 2251877 h 3755137"/>
                                <a:gd name="connsiteX2" fmla="*/ 7888409 w 7888409"/>
                                <a:gd name="connsiteY2" fmla="*/ 2347444 h 3755137"/>
                                <a:gd name="connsiteX3" fmla="*/ 0 w 7888409"/>
                                <a:gd name="connsiteY3" fmla="*/ 1883402 h 3755137"/>
                                <a:gd name="connsiteX4" fmla="*/ 109185 w 7888409"/>
                                <a:gd name="connsiteY4" fmla="*/ 0 h 3755137"/>
                                <a:gd name="connsiteX0" fmla="*/ 1313 w 7780537"/>
                                <a:gd name="connsiteY0" fmla="*/ 0 h 3504631"/>
                                <a:gd name="connsiteX1" fmla="*/ 7766890 w 7780537"/>
                                <a:gd name="connsiteY1" fmla="*/ 2251877 h 3504631"/>
                                <a:gd name="connsiteX2" fmla="*/ 7780537 w 7780537"/>
                                <a:gd name="connsiteY2" fmla="*/ 2347444 h 3504631"/>
                                <a:gd name="connsiteX3" fmla="*/ 1316 w 7780537"/>
                                <a:gd name="connsiteY3" fmla="*/ 1105400 h 3504631"/>
                                <a:gd name="connsiteX4" fmla="*/ 1313 w 7780537"/>
                                <a:gd name="connsiteY4" fmla="*/ 0 h 3504631"/>
                                <a:gd name="connsiteX0" fmla="*/ 1313 w 7780537"/>
                                <a:gd name="connsiteY0" fmla="*/ 0 h 3794625"/>
                                <a:gd name="connsiteX1" fmla="*/ 7766890 w 7780537"/>
                                <a:gd name="connsiteY1" fmla="*/ 2251877 h 3794625"/>
                                <a:gd name="connsiteX2" fmla="*/ 7780537 w 7780537"/>
                                <a:gd name="connsiteY2" fmla="*/ 2347444 h 3794625"/>
                                <a:gd name="connsiteX3" fmla="*/ 1316 w 7780537"/>
                                <a:gd name="connsiteY3" fmla="*/ 1105400 h 3794625"/>
                                <a:gd name="connsiteX4" fmla="*/ 1313 w 7780537"/>
                                <a:gd name="connsiteY4" fmla="*/ 0 h 3794625"/>
                                <a:gd name="connsiteX0" fmla="*/ 1313 w 7780537"/>
                                <a:gd name="connsiteY0" fmla="*/ 0 h 3696485"/>
                                <a:gd name="connsiteX1" fmla="*/ 7766890 w 7780537"/>
                                <a:gd name="connsiteY1" fmla="*/ 2251877 h 3696485"/>
                                <a:gd name="connsiteX2" fmla="*/ 7780537 w 7780537"/>
                                <a:gd name="connsiteY2" fmla="*/ 2347444 h 3696485"/>
                                <a:gd name="connsiteX3" fmla="*/ 1316 w 7780537"/>
                                <a:gd name="connsiteY3" fmla="*/ 1105400 h 3696485"/>
                                <a:gd name="connsiteX4" fmla="*/ 1313 w 7780537"/>
                                <a:gd name="connsiteY4" fmla="*/ 0 h 3696485"/>
                                <a:gd name="connsiteX0" fmla="*/ 1313 w 7780537"/>
                                <a:gd name="connsiteY0" fmla="*/ 0 h 3530541"/>
                                <a:gd name="connsiteX1" fmla="*/ 7766890 w 7780537"/>
                                <a:gd name="connsiteY1" fmla="*/ 2251877 h 3530541"/>
                                <a:gd name="connsiteX2" fmla="*/ 7780537 w 7780537"/>
                                <a:gd name="connsiteY2" fmla="*/ 2347444 h 3530541"/>
                                <a:gd name="connsiteX3" fmla="*/ 1316 w 7780537"/>
                                <a:gd name="connsiteY3" fmla="*/ 1105400 h 3530541"/>
                                <a:gd name="connsiteX4" fmla="*/ 1313 w 7780537"/>
                                <a:gd name="connsiteY4" fmla="*/ 0 h 3530541"/>
                                <a:gd name="connsiteX0" fmla="*/ 1313 w 7780537"/>
                                <a:gd name="connsiteY0" fmla="*/ 0 h 3577851"/>
                                <a:gd name="connsiteX1" fmla="*/ 7766890 w 7780537"/>
                                <a:gd name="connsiteY1" fmla="*/ 2251877 h 3577851"/>
                                <a:gd name="connsiteX2" fmla="*/ 7780537 w 7780537"/>
                                <a:gd name="connsiteY2" fmla="*/ 2347444 h 3577851"/>
                                <a:gd name="connsiteX3" fmla="*/ 1316 w 7780537"/>
                                <a:gd name="connsiteY3" fmla="*/ 1105400 h 3577851"/>
                                <a:gd name="connsiteX4" fmla="*/ 1313 w 7780537"/>
                                <a:gd name="connsiteY4" fmla="*/ 0 h 3577851"/>
                                <a:gd name="connsiteX0" fmla="*/ 1313 w 7780537"/>
                                <a:gd name="connsiteY0" fmla="*/ 0 h 3643043"/>
                                <a:gd name="connsiteX1" fmla="*/ 7766890 w 7780537"/>
                                <a:gd name="connsiteY1" fmla="*/ 2251877 h 3643043"/>
                                <a:gd name="connsiteX2" fmla="*/ 7780537 w 7780537"/>
                                <a:gd name="connsiteY2" fmla="*/ 2347444 h 3643043"/>
                                <a:gd name="connsiteX3" fmla="*/ 1316 w 7780537"/>
                                <a:gd name="connsiteY3" fmla="*/ 1105400 h 3643043"/>
                                <a:gd name="connsiteX4" fmla="*/ 1313 w 7780537"/>
                                <a:gd name="connsiteY4" fmla="*/ 0 h 3643043"/>
                                <a:gd name="connsiteX0" fmla="*/ 1313 w 7780537"/>
                                <a:gd name="connsiteY0" fmla="*/ 0 h 3701657"/>
                                <a:gd name="connsiteX1" fmla="*/ 7766890 w 7780537"/>
                                <a:gd name="connsiteY1" fmla="*/ 2251877 h 3701657"/>
                                <a:gd name="connsiteX2" fmla="*/ 7780537 w 7780537"/>
                                <a:gd name="connsiteY2" fmla="*/ 2347444 h 3701657"/>
                                <a:gd name="connsiteX3" fmla="*/ 1316 w 7780537"/>
                                <a:gd name="connsiteY3" fmla="*/ 1105400 h 3701657"/>
                                <a:gd name="connsiteX4" fmla="*/ 1313 w 7780537"/>
                                <a:gd name="connsiteY4" fmla="*/ 0 h 3701657"/>
                                <a:gd name="connsiteX0" fmla="*/ 1313 w 7780537"/>
                                <a:gd name="connsiteY0" fmla="*/ 0 h 3737994"/>
                                <a:gd name="connsiteX1" fmla="*/ 7766890 w 7780537"/>
                                <a:gd name="connsiteY1" fmla="*/ 2251877 h 3737994"/>
                                <a:gd name="connsiteX2" fmla="*/ 7780537 w 7780537"/>
                                <a:gd name="connsiteY2" fmla="*/ 2347444 h 3737994"/>
                                <a:gd name="connsiteX3" fmla="*/ 1316 w 7780537"/>
                                <a:gd name="connsiteY3" fmla="*/ 1105400 h 3737994"/>
                                <a:gd name="connsiteX4" fmla="*/ 1313 w 7780537"/>
                                <a:gd name="connsiteY4" fmla="*/ 0 h 3737994"/>
                                <a:gd name="connsiteX0" fmla="*/ 1485 w 7780709"/>
                                <a:gd name="connsiteY0" fmla="*/ 0 h 3816398"/>
                                <a:gd name="connsiteX1" fmla="*/ 7767062 w 7780709"/>
                                <a:gd name="connsiteY1" fmla="*/ 2251877 h 3816398"/>
                                <a:gd name="connsiteX2" fmla="*/ 7780709 w 7780709"/>
                                <a:gd name="connsiteY2" fmla="*/ 2347444 h 3816398"/>
                                <a:gd name="connsiteX3" fmla="*/ 172 w 7780709"/>
                                <a:gd name="connsiteY3" fmla="*/ 1310139 h 3816398"/>
                                <a:gd name="connsiteX4" fmla="*/ 1485 w 7780709"/>
                                <a:gd name="connsiteY4" fmla="*/ 0 h 3816398"/>
                                <a:gd name="connsiteX0" fmla="*/ 1485 w 7780709"/>
                                <a:gd name="connsiteY0" fmla="*/ 0 h 3773646"/>
                                <a:gd name="connsiteX1" fmla="*/ 7767062 w 7780709"/>
                                <a:gd name="connsiteY1" fmla="*/ 2251877 h 3773646"/>
                                <a:gd name="connsiteX2" fmla="*/ 7780709 w 7780709"/>
                                <a:gd name="connsiteY2" fmla="*/ 2347444 h 3773646"/>
                                <a:gd name="connsiteX3" fmla="*/ 172 w 7780709"/>
                                <a:gd name="connsiteY3" fmla="*/ 1310139 h 3773646"/>
                                <a:gd name="connsiteX4" fmla="*/ 1485 w 7780709"/>
                                <a:gd name="connsiteY4" fmla="*/ 0 h 3773646"/>
                                <a:gd name="connsiteX0" fmla="*/ 1485 w 7780709"/>
                                <a:gd name="connsiteY0" fmla="*/ 0 h 3647431"/>
                                <a:gd name="connsiteX1" fmla="*/ 7767062 w 7780709"/>
                                <a:gd name="connsiteY1" fmla="*/ 2251877 h 3647431"/>
                                <a:gd name="connsiteX2" fmla="*/ 7780709 w 7780709"/>
                                <a:gd name="connsiteY2" fmla="*/ 2347444 h 3647431"/>
                                <a:gd name="connsiteX3" fmla="*/ 172 w 7780709"/>
                                <a:gd name="connsiteY3" fmla="*/ 1310139 h 3647431"/>
                                <a:gd name="connsiteX4" fmla="*/ 1485 w 7780709"/>
                                <a:gd name="connsiteY4" fmla="*/ 0 h 36474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780709" h="3647431">
                                  <a:moveTo>
                                    <a:pt x="1485" y="0"/>
                                  </a:moveTo>
                                  <a:cubicBezTo>
                                    <a:pt x="2235147" y="4208370"/>
                                    <a:pt x="6488797" y="3161878"/>
                                    <a:pt x="7767062" y="2251877"/>
                                  </a:cubicBezTo>
                                  <a:lnTo>
                                    <a:pt x="7780709" y="2347444"/>
                                  </a:lnTo>
                                  <a:cubicBezTo>
                                    <a:pt x="5442396" y="4331192"/>
                                    <a:pt x="1888061" y="4090071"/>
                                    <a:pt x="172" y="1310139"/>
                                  </a:cubicBezTo>
                                  <a:cubicBezTo>
                                    <a:pt x="4721" y="614103"/>
                                    <a:pt x="-3064" y="696036"/>
                                    <a:pt x="1485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D2D3D5"/>
                                </a:gs>
                                <a:gs pos="67000">
                                  <a:schemeClr val="bg1">
                                    <a:alpha val="0"/>
                                  </a:schemeClr>
                                </a:gs>
                              </a:gsLst>
                              <a:lin ang="3000000" scaled="0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Moon 6"/>
                          <wps:cNvSpPr/>
                          <wps:spPr>
                            <a:xfrm rot="4500000">
                              <a:off x="6275388" y="-87313"/>
                              <a:ext cx="2086766" cy="4804708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solidFill>
                              <a:srgbClr val="1E659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Freeform: Shape 7"/>
                          <wps:cNvSpPr/>
                          <wps:spPr>
                            <a:xfrm>
                              <a:off x="0" y="1600200"/>
                              <a:ext cx="7780709" cy="3647431"/>
                            </a:xfrm>
                            <a:custGeom>
                              <a:avLst/>
                              <a:gdLst>
                                <a:gd name="connsiteX0" fmla="*/ 13648 w 7779224"/>
                                <a:gd name="connsiteY0" fmla="*/ 0 h 2729553"/>
                                <a:gd name="connsiteX1" fmla="*/ 7779224 w 7779224"/>
                                <a:gd name="connsiteY1" fmla="*/ 2306472 h 2729553"/>
                                <a:gd name="connsiteX2" fmla="*/ 7779224 w 7779224"/>
                                <a:gd name="connsiteY2" fmla="*/ 2729553 h 2729553"/>
                                <a:gd name="connsiteX3" fmla="*/ 0 w 7779224"/>
                                <a:gd name="connsiteY3" fmla="*/ 2088108 h 2729553"/>
                                <a:gd name="connsiteX4" fmla="*/ 13648 w 7779224"/>
                                <a:gd name="connsiteY4" fmla="*/ 0 h 2729553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2088108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251877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792872"/>
                                <a:gd name="connsiteY0" fmla="*/ 0 h 3589496"/>
                                <a:gd name="connsiteX1" fmla="*/ 7779225 w 7792872"/>
                                <a:gd name="connsiteY1" fmla="*/ 2251877 h 3589496"/>
                                <a:gd name="connsiteX2" fmla="*/ 7792872 w 7792872"/>
                                <a:gd name="connsiteY2" fmla="*/ 2347444 h 3589496"/>
                                <a:gd name="connsiteX3" fmla="*/ 0 w 7792872"/>
                                <a:gd name="connsiteY3" fmla="*/ 3589496 h 3589496"/>
                                <a:gd name="connsiteX4" fmla="*/ 13648 w 7792872"/>
                                <a:gd name="connsiteY4" fmla="*/ 0 h 3589496"/>
                                <a:gd name="connsiteX0" fmla="*/ 13648 w 7792872"/>
                                <a:gd name="connsiteY0" fmla="*/ 0 h 3720737"/>
                                <a:gd name="connsiteX1" fmla="*/ 7779225 w 7792872"/>
                                <a:gd name="connsiteY1" fmla="*/ 2251877 h 3720737"/>
                                <a:gd name="connsiteX2" fmla="*/ 7792872 w 7792872"/>
                                <a:gd name="connsiteY2" fmla="*/ 2347444 h 3720737"/>
                                <a:gd name="connsiteX3" fmla="*/ 0 w 7792872"/>
                                <a:gd name="connsiteY3" fmla="*/ 3589496 h 3720737"/>
                                <a:gd name="connsiteX4" fmla="*/ 13648 w 7792872"/>
                                <a:gd name="connsiteY4" fmla="*/ 0 h 3720737"/>
                                <a:gd name="connsiteX0" fmla="*/ 109185 w 7888409"/>
                                <a:gd name="connsiteY0" fmla="*/ 0 h 3237119"/>
                                <a:gd name="connsiteX1" fmla="*/ 7874762 w 7888409"/>
                                <a:gd name="connsiteY1" fmla="*/ 2251877 h 3237119"/>
                                <a:gd name="connsiteX2" fmla="*/ 7888409 w 7888409"/>
                                <a:gd name="connsiteY2" fmla="*/ 2347444 h 3237119"/>
                                <a:gd name="connsiteX3" fmla="*/ 0 w 7888409"/>
                                <a:gd name="connsiteY3" fmla="*/ 1883402 h 3237119"/>
                                <a:gd name="connsiteX4" fmla="*/ 109185 w 7888409"/>
                                <a:gd name="connsiteY4" fmla="*/ 0 h 3237119"/>
                                <a:gd name="connsiteX0" fmla="*/ 109185 w 7888409"/>
                                <a:gd name="connsiteY0" fmla="*/ 0 h 3844605"/>
                                <a:gd name="connsiteX1" fmla="*/ 7874762 w 7888409"/>
                                <a:gd name="connsiteY1" fmla="*/ 2251877 h 3844605"/>
                                <a:gd name="connsiteX2" fmla="*/ 7888409 w 7888409"/>
                                <a:gd name="connsiteY2" fmla="*/ 2347444 h 3844605"/>
                                <a:gd name="connsiteX3" fmla="*/ 0 w 7888409"/>
                                <a:gd name="connsiteY3" fmla="*/ 1883402 h 3844605"/>
                                <a:gd name="connsiteX4" fmla="*/ 109185 w 7888409"/>
                                <a:gd name="connsiteY4" fmla="*/ 0 h 3844605"/>
                                <a:gd name="connsiteX0" fmla="*/ 109185 w 7888409"/>
                                <a:gd name="connsiteY0" fmla="*/ 0 h 3755137"/>
                                <a:gd name="connsiteX1" fmla="*/ 7874762 w 7888409"/>
                                <a:gd name="connsiteY1" fmla="*/ 2251877 h 3755137"/>
                                <a:gd name="connsiteX2" fmla="*/ 7888409 w 7888409"/>
                                <a:gd name="connsiteY2" fmla="*/ 2347444 h 3755137"/>
                                <a:gd name="connsiteX3" fmla="*/ 0 w 7888409"/>
                                <a:gd name="connsiteY3" fmla="*/ 1883402 h 3755137"/>
                                <a:gd name="connsiteX4" fmla="*/ 109185 w 7888409"/>
                                <a:gd name="connsiteY4" fmla="*/ 0 h 3755137"/>
                                <a:gd name="connsiteX0" fmla="*/ 1313 w 7780537"/>
                                <a:gd name="connsiteY0" fmla="*/ 0 h 3504631"/>
                                <a:gd name="connsiteX1" fmla="*/ 7766890 w 7780537"/>
                                <a:gd name="connsiteY1" fmla="*/ 2251877 h 3504631"/>
                                <a:gd name="connsiteX2" fmla="*/ 7780537 w 7780537"/>
                                <a:gd name="connsiteY2" fmla="*/ 2347444 h 3504631"/>
                                <a:gd name="connsiteX3" fmla="*/ 1316 w 7780537"/>
                                <a:gd name="connsiteY3" fmla="*/ 1105400 h 3504631"/>
                                <a:gd name="connsiteX4" fmla="*/ 1313 w 7780537"/>
                                <a:gd name="connsiteY4" fmla="*/ 0 h 3504631"/>
                                <a:gd name="connsiteX0" fmla="*/ 1313 w 7780537"/>
                                <a:gd name="connsiteY0" fmla="*/ 0 h 3794625"/>
                                <a:gd name="connsiteX1" fmla="*/ 7766890 w 7780537"/>
                                <a:gd name="connsiteY1" fmla="*/ 2251877 h 3794625"/>
                                <a:gd name="connsiteX2" fmla="*/ 7780537 w 7780537"/>
                                <a:gd name="connsiteY2" fmla="*/ 2347444 h 3794625"/>
                                <a:gd name="connsiteX3" fmla="*/ 1316 w 7780537"/>
                                <a:gd name="connsiteY3" fmla="*/ 1105400 h 3794625"/>
                                <a:gd name="connsiteX4" fmla="*/ 1313 w 7780537"/>
                                <a:gd name="connsiteY4" fmla="*/ 0 h 3794625"/>
                                <a:gd name="connsiteX0" fmla="*/ 1313 w 7780537"/>
                                <a:gd name="connsiteY0" fmla="*/ 0 h 3696485"/>
                                <a:gd name="connsiteX1" fmla="*/ 7766890 w 7780537"/>
                                <a:gd name="connsiteY1" fmla="*/ 2251877 h 3696485"/>
                                <a:gd name="connsiteX2" fmla="*/ 7780537 w 7780537"/>
                                <a:gd name="connsiteY2" fmla="*/ 2347444 h 3696485"/>
                                <a:gd name="connsiteX3" fmla="*/ 1316 w 7780537"/>
                                <a:gd name="connsiteY3" fmla="*/ 1105400 h 3696485"/>
                                <a:gd name="connsiteX4" fmla="*/ 1313 w 7780537"/>
                                <a:gd name="connsiteY4" fmla="*/ 0 h 3696485"/>
                                <a:gd name="connsiteX0" fmla="*/ 1313 w 7780537"/>
                                <a:gd name="connsiteY0" fmla="*/ 0 h 3530541"/>
                                <a:gd name="connsiteX1" fmla="*/ 7766890 w 7780537"/>
                                <a:gd name="connsiteY1" fmla="*/ 2251877 h 3530541"/>
                                <a:gd name="connsiteX2" fmla="*/ 7780537 w 7780537"/>
                                <a:gd name="connsiteY2" fmla="*/ 2347444 h 3530541"/>
                                <a:gd name="connsiteX3" fmla="*/ 1316 w 7780537"/>
                                <a:gd name="connsiteY3" fmla="*/ 1105400 h 3530541"/>
                                <a:gd name="connsiteX4" fmla="*/ 1313 w 7780537"/>
                                <a:gd name="connsiteY4" fmla="*/ 0 h 3530541"/>
                                <a:gd name="connsiteX0" fmla="*/ 1313 w 7780537"/>
                                <a:gd name="connsiteY0" fmla="*/ 0 h 3577851"/>
                                <a:gd name="connsiteX1" fmla="*/ 7766890 w 7780537"/>
                                <a:gd name="connsiteY1" fmla="*/ 2251877 h 3577851"/>
                                <a:gd name="connsiteX2" fmla="*/ 7780537 w 7780537"/>
                                <a:gd name="connsiteY2" fmla="*/ 2347444 h 3577851"/>
                                <a:gd name="connsiteX3" fmla="*/ 1316 w 7780537"/>
                                <a:gd name="connsiteY3" fmla="*/ 1105400 h 3577851"/>
                                <a:gd name="connsiteX4" fmla="*/ 1313 w 7780537"/>
                                <a:gd name="connsiteY4" fmla="*/ 0 h 3577851"/>
                                <a:gd name="connsiteX0" fmla="*/ 1313 w 7780537"/>
                                <a:gd name="connsiteY0" fmla="*/ 0 h 3643043"/>
                                <a:gd name="connsiteX1" fmla="*/ 7766890 w 7780537"/>
                                <a:gd name="connsiteY1" fmla="*/ 2251877 h 3643043"/>
                                <a:gd name="connsiteX2" fmla="*/ 7780537 w 7780537"/>
                                <a:gd name="connsiteY2" fmla="*/ 2347444 h 3643043"/>
                                <a:gd name="connsiteX3" fmla="*/ 1316 w 7780537"/>
                                <a:gd name="connsiteY3" fmla="*/ 1105400 h 3643043"/>
                                <a:gd name="connsiteX4" fmla="*/ 1313 w 7780537"/>
                                <a:gd name="connsiteY4" fmla="*/ 0 h 3643043"/>
                                <a:gd name="connsiteX0" fmla="*/ 1313 w 7780537"/>
                                <a:gd name="connsiteY0" fmla="*/ 0 h 3701657"/>
                                <a:gd name="connsiteX1" fmla="*/ 7766890 w 7780537"/>
                                <a:gd name="connsiteY1" fmla="*/ 2251877 h 3701657"/>
                                <a:gd name="connsiteX2" fmla="*/ 7780537 w 7780537"/>
                                <a:gd name="connsiteY2" fmla="*/ 2347444 h 3701657"/>
                                <a:gd name="connsiteX3" fmla="*/ 1316 w 7780537"/>
                                <a:gd name="connsiteY3" fmla="*/ 1105400 h 3701657"/>
                                <a:gd name="connsiteX4" fmla="*/ 1313 w 7780537"/>
                                <a:gd name="connsiteY4" fmla="*/ 0 h 3701657"/>
                                <a:gd name="connsiteX0" fmla="*/ 1313 w 7780537"/>
                                <a:gd name="connsiteY0" fmla="*/ 0 h 3737994"/>
                                <a:gd name="connsiteX1" fmla="*/ 7766890 w 7780537"/>
                                <a:gd name="connsiteY1" fmla="*/ 2251877 h 3737994"/>
                                <a:gd name="connsiteX2" fmla="*/ 7780537 w 7780537"/>
                                <a:gd name="connsiteY2" fmla="*/ 2347444 h 3737994"/>
                                <a:gd name="connsiteX3" fmla="*/ 1316 w 7780537"/>
                                <a:gd name="connsiteY3" fmla="*/ 1105400 h 3737994"/>
                                <a:gd name="connsiteX4" fmla="*/ 1313 w 7780537"/>
                                <a:gd name="connsiteY4" fmla="*/ 0 h 3737994"/>
                                <a:gd name="connsiteX0" fmla="*/ 1485 w 7780709"/>
                                <a:gd name="connsiteY0" fmla="*/ 0 h 3816398"/>
                                <a:gd name="connsiteX1" fmla="*/ 7767062 w 7780709"/>
                                <a:gd name="connsiteY1" fmla="*/ 2251877 h 3816398"/>
                                <a:gd name="connsiteX2" fmla="*/ 7780709 w 7780709"/>
                                <a:gd name="connsiteY2" fmla="*/ 2347444 h 3816398"/>
                                <a:gd name="connsiteX3" fmla="*/ 172 w 7780709"/>
                                <a:gd name="connsiteY3" fmla="*/ 1310139 h 3816398"/>
                                <a:gd name="connsiteX4" fmla="*/ 1485 w 7780709"/>
                                <a:gd name="connsiteY4" fmla="*/ 0 h 3816398"/>
                                <a:gd name="connsiteX0" fmla="*/ 1485 w 7780709"/>
                                <a:gd name="connsiteY0" fmla="*/ 0 h 3773646"/>
                                <a:gd name="connsiteX1" fmla="*/ 7767062 w 7780709"/>
                                <a:gd name="connsiteY1" fmla="*/ 2251877 h 3773646"/>
                                <a:gd name="connsiteX2" fmla="*/ 7780709 w 7780709"/>
                                <a:gd name="connsiteY2" fmla="*/ 2347444 h 3773646"/>
                                <a:gd name="connsiteX3" fmla="*/ 172 w 7780709"/>
                                <a:gd name="connsiteY3" fmla="*/ 1310139 h 3773646"/>
                                <a:gd name="connsiteX4" fmla="*/ 1485 w 7780709"/>
                                <a:gd name="connsiteY4" fmla="*/ 0 h 3773646"/>
                                <a:gd name="connsiteX0" fmla="*/ 1485 w 7780709"/>
                                <a:gd name="connsiteY0" fmla="*/ 0 h 3647431"/>
                                <a:gd name="connsiteX1" fmla="*/ 7767062 w 7780709"/>
                                <a:gd name="connsiteY1" fmla="*/ 2251877 h 3647431"/>
                                <a:gd name="connsiteX2" fmla="*/ 7780709 w 7780709"/>
                                <a:gd name="connsiteY2" fmla="*/ 2347444 h 3647431"/>
                                <a:gd name="connsiteX3" fmla="*/ 172 w 7780709"/>
                                <a:gd name="connsiteY3" fmla="*/ 1310139 h 3647431"/>
                                <a:gd name="connsiteX4" fmla="*/ 1485 w 7780709"/>
                                <a:gd name="connsiteY4" fmla="*/ 0 h 36474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780709" h="3647431">
                                  <a:moveTo>
                                    <a:pt x="1485" y="0"/>
                                  </a:moveTo>
                                  <a:cubicBezTo>
                                    <a:pt x="2235147" y="4208370"/>
                                    <a:pt x="6488797" y="3161878"/>
                                    <a:pt x="7767062" y="2251877"/>
                                  </a:cubicBezTo>
                                  <a:lnTo>
                                    <a:pt x="7780709" y="2347444"/>
                                  </a:lnTo>
                                  <a:cubicBezTo>
                                    <a:pt x="5442396" y="4331192"/>
                                    <a:pt x="1888061" y="4090071"/>
                                    <a:pt x="172" y="1310139"/>
                                  </a:cubicBezTo>
                                  <a:cubicBezTo>
                                    <a:pt x="4721" y="614103"/>
                                    <a:pt x="-3064" y="696036"/>
                                    <a:pt x="1485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1E659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Moon 8"/>
                          <wps:cNvSpPr/>
                          <wps:spPr>
                            <a:xfrm rot="900000">
                              <a:off x="3419475" y="2686050"/>
                              <a:ext cx="1262021" cy="2905755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" name="Picture 3" descr="Case study concept with modern isometric or 3d style vector illustration Premium Vector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63" r="14263"/>
                          <a:stretch/>
                        </pic:blipFill>
                        <pic:spPr bwMode="auto">
                          <a:xfrm>
                            <a:off x="3943347" y="3152775"/>
                            <a:ext cx="2962275" cy="2962275"/>
                          </a:xfrm>
                          <a:prstGeom prst="ellipse">
                            <a:avLst/>
                          </a:prstGeom>
                          <a:noFill/>
                          <a:ln w="76200">
                            <a:solidFill>
                              <a:srgbClr val="1E659B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BC93C75" id="Group 256772" o:spid="_x0000_s1026" style="position:absolute;margin-left:0;margin-top:11pt;width:765.4pt;height:481.5pt;z-index:251661312;mso-position-horizontal:left;mso-position-horizontal-relative:page" coordorigin="" coordsize="97205,611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/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">
                <v:group id="Group 2" o:spid="_x0000_s1027" style="position:absolute;width:97205;height:55911" coordsize="97211,55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184" coordsize="21600,21600" o:spt="184" adj="10800" path="m21600,qx,10800,21600,21600wa@0@10@6@11,21600,21600,21600,xe">
                    <v:stroke joinstyle="miter"/>
                    <v:formulas>
                      <v:f eqn="val #0"/>
                      <v:f eqn="sum 21600 0 #0"/>
                      <v:f eqn="prod #0 #0 @1"/>
                      <v:f eqn="prod 21600 21600 @1"/>
                      <v:f eqn="prod @3 2 1"/>
                      <v:f eqn="sum @4 0 @2"/>
                      <v:f eqn="sum @5 0 #0"/>
                      <v:f eqn="prod @5 1 2"/>
                      <v:f eqn="sum @7 0 #0"/>
                      <v:f eqn="prod @8 1 2"/>
                      <v:f eqn="sum 10800 0 @9"/>
                      <v:f eqn="sum @9 10800 0"/>
                      <v:f eqn="prod #0 9598 32768"/>
                      <v:f eqn="sum 21600 0 @12"/>
                      <v:f eqn="ellipse @13 21600 10800"/>
                      <v:f eqn="sum 10800 0 @14"/>
                      <v:f eqn="sum @14 10800 0"/>
                    </v:formulas>
                    <v:path o:connecttype="custom" o:connectlocs="21600,0;0,10800;21600,21600;@0,10800" o:connectangles="270,180,90,0" textboxrect="@12,@15,@0,@16"/>
                    <v:handles>
                      <v:h position="#0,center" xrange="0,18900"/>
                    </v:handles>
                  </v:shapetype>
                  <v:shape id="Moon 4" o:spid="_x0000_s1028" type="#_x0000_t184" style="position:absolute;left:62754;top:-5922;width:20867;height:48047;rotation: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" adj="5604" fillcolor="#d2d3d5" stroked="f" strokeweight="1pt">
                    <v:fill opacity="0" color2="white [3212]" angle="40" colors="0 #d2d3d5;29491f #d2d3d5" focus="100%" type="gradient">
                      <o:fill v:ext="view" type="gradientUnscaled"/>
                    </v:fill>
                  </v:shape>
                  <v:shape id="Freeform: Shape 5" o:spid="_x0000_s1029" style="position:absolute;left:95;width:77807;height:46291;visibility:visible;mso-wrap-style:square;v-text-anchor:middle" coordsize="7780709,3647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" path="m1485,c2235147,4208370,6488797,3161878,7767062,2251877r13647,95567c5442396,4331192,1888061,4090071,172,1310139,4721,614103,-3064,696036,1485,xe" fillcolor="#d2d3d5" stroked="f" strokeweight="1pt">
                    <v:fill opacity="0" color2="white [3212]" angle="40" colors="0 #d2d3d5;43909f white" focus="100%" type="gradient">
                      <o:fill v:ext="view" type="gradientUnscaled"/>
                    </v:fill>
                    <v:stroke joinstyle="miter"/>
                    <v:path arrowok="t" o:connecttype="custom" o:connectlocs="1485,0;7767062,2857977;7780709,2979266;172,1662767;1485,0" o:connectangles="0,0,0,0,0"/>
                  </v:shape>
                  <v:shape id="Moon 6" o:spid="_x0000_s1030" type="#_x0000_t184" style="position:absolute;left:62754;top:-874;width:20868;height:48047;rotation: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" adj="5604" fillcolor="#1e659b" stroked="f" strokeweight="1pt"/>
                  <v:shape id="Freeform: Shape 7" o:spid="_x0000_s1031" style="position:absolute;top:16002;width:77807;height:36474;visibility:visible;mso-wrap-style:square;v-text-anchor:middle" coordsize="7780709,3647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" path="m1485,c2235147,4208370,6488797,3161878,7767062,2251877r13647,95567c5442396,4331192,1888061,4090071,172,1310139,4721,614103,-3064,696036,1485,xe" fillcolor="#1e659b" stroked="f" strokeweight="1pt">
                    <v:stroke joinstyle="miter"/>
                    <v:path arrowok="t" o:connecttype="custom" o:connectlocs="1485,0;7767062,2251877;7780709,2347444;172,1310139;1485,0" o:connectangles="0,0,0,0,0"/>
                  </v:shape>
                  <v:shape id="Moon 8" o:spid="_x0000_s1032" type="#_x0000_t184" style="position:absolute;left:34194;top:26860;width:12620;height:29058;rotation: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" adj="5604" fillcolor="white [3212]" stroked="f" strokeweight="1pt"/>
                </v:group>
                <v:shape id="Picture 3" o:spid="_x0000_s1033" type="#_x0000_t75" alt="Case study concept with modern isometric or 3d style vector illustration Premium Vector" style="position:absolute;left:39433;top:31527;width:29623;height:296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" stroked="t" strokecolor="#1e659b" strokeweight="6pt">
                  <v:imagedata r:id="rId10" o:title="Case study concept with modern isometric or 3d style vector illustration Premium Vector" cropleft="9347f" cropright="9347f"/>
                  <v:path arrowok="t"/>
                </v:shape>
                <w10:wrap anchorx="page"/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8E7A9C">
      <w:pPr>
        <w:tabs>
          <w:tab w:val="left" w:pos="3171"/>
        </w:tabs>
        <w:rPr>
          <w:rtl/>
        </w:rPr>
      </w:pPr>
      <w:bookmarkStart w:id="0" w:name="_Hlk99121985"/>
      <w:bookmarkEnd w:id="0"/>
    </w:p>
    <w:p w:rsidR="00F53D08" w:rsidRPr="00F53D08" w:rsidRDefault="00EE1DEA" w:rsidP="00F53D08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A75585" wp14:editId="7A89EC1E">
                <wp:simplePos x="0" y="0"/>
                <wp:positionH relativeFrom="margin">
                  <wp:align>center</wp:align>
                </wp:positionH>
                <wp:positionV relativeFrom="paragraph">
                  <wp:posOffset>6266180</wp:posOffset>
                </wp:positionV>
                <wp:extent cx="8162925" cy="332105"/>
                <wp:effectExtent l="0" t="0" r="28575" b="10795"/>
                <wp:wrapNone/>
                <wp:docPr id="256771" name="Rectangle 256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62925" cy="332105"/>
                        </a:xfrm>
                        <a:prstGeom prst="rect">
                          <a:avLst/>
                        </a:prstGeom>
                        <a:solidFill>
                          <a:srgbClr val="1E659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195BB77" id="Rectangle 256771" o:spid="_x0000_s1026" style="position:absolute;margin-left:0;margin-top:493.4pt;width:642.75pt;height:26.15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" fillcolor="#1e659b" strokecolor="#1f3763 [1604]" strokeweight="1pt">
                <w10:wrap anchorx="margin"/>
              </v:rect>
            </w:pict>
          </mc:Fallback>
        </mc:AlternateContent>
      </w:r>
    </w:p>
    <w:p w:rsidR="00E4514E" w:rsidRDefault="00E4514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F776CF">
          <w:headerReference w:type="first" r:id="rId11"/>
          <w:footerReference w:type="first" r:id="rId12"/>
          <w:pgSz w:w="11906" w:h="16838" w:code="9"/>
          <w:pgMar w:top="1440" w:right="1440" w:bottom="1440" w:left="1440" w:header="720" w:footer="397" w:gutter="0"/>
          <w:pgNumType w:start="0"/>
          <w:cols w:space="720"/>
          <w:docGrid w:linePitch="381"/>
        </w:sectPr>
      </w:pPr>
    </w:p>
    <w:p w:rsidR="001E1BF1" w:rsidRPr="00605EF0" w:rsidRDefault="009E5142" w:rsidP="001E1BF1">
      <w:pPr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hyperlink r:id="rId13" w:history="1">
        <w:r w:rsidR="00EE1DEA" w:rsidRPr="009E5142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</w:rPr>
          <w:t xml:space="preserve"> </w:t>
        </w:r>
        <w:r w:rsidR="001E1BF1" w:rsidRPr="009E5142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</w:rPr>
          <w:t>نموذج تقييم الدورة</w:t>
        </w:r>
      </w:hyperlink>
    </w:p>
    <w:p w:rsidR="001E1BF1" w:rsidRPr="00605EF0" w:rsidRDefault="001E1BF1" w:rsidP="00C73104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اسم 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>المدرب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الدورة: ............................</w:t>
      </w:r>
    </w:p>
    <w:p w:rsidR="001E1BF1" w:rsidRPr="00605EF0" w:rsidRDefault="001E1BF1" w:rsidP="00C73104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اسم 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>المشارك في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 التقييم (اختياري):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أرجو وضع درجة كالتالي أمام كل بند: ............................</w:t>
      </w:r>
    </w:p>
    <w:p w:rsidR="001E1BF1" w:rsidRPr="00C73104" w:rsidRDefault="001E1BF1" w:rsidP="00C73104">
      <w:pPr>
        <w:pStyle w:val="ListParagraph"/>
        <w:numPr>
          <w:ilvl w:val="0"/>
          <w:numId w:val="32"/>
        </w:num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ضعيف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2-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مقبول  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3-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جيد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4 -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جيد جدا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5-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1E1BF1" w:rsidRPr="00C73104" w:rsidRDefault="009E5142" w:rsidP="001E1BF1">
      <w:pPr>
        <w:jc w:val="center"/>
        <w:rPr>
          <w:rFonts w:ascii="Adobe Arabic" w:hAnsi="Adobe Arabic" w:cs="Adobe Arabic"/>
          <w:b/>
          <w:bCs/>
          <w:color w:val="2F5496" w:themeColor="accent1" w:themeShade="BF"/>
          <w:sz w:val="44"/>
          <w:szCs w:val="44"/>
          <w:rtl/>
          <w:lang w:bidi="ar-EG"/>
        </w:rPr>
      </w:pPr>
      <w:hyperlink r:id="rId14" w:history="1">
        <w:r w:rsidR="001E1BF1" w:rsidRPr="009E5142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  <w:lang w:bidi="ar-EG"/>
          </w:rPr>
          <w:t>نموذج التقييم العام</w:t>
        </w:r>
      </w:hyperlink>
    </w:p>
    <w:p w:rsidR="001E1BF1" w:rsidRPr="00396038" w:rsidRDefault="001E1BF1" w:rsidP="00C7310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اسم </w:t>
      </w:r>
      <w:r w:rsidR="00C73104">
        <w:rPr>
          <w:rFonts w:ascii="Adobe Arabic" w:hAnsi="Adobe Arabic" w:cs="Adobe Arabic" w:hint="cs"/>
          <w:b/>
          <w:bCs/>
          <w:color w:val="002060"/>
          <w:sz w:val="36"/>
          <w:szCs w:val="36"/>
          <w:rtl/>
          <w:lang w:bidi="ar-EG"/>
        </w:rPr>
        <w:t>الدورة</w:t>
      </w: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:</w:t>
      </w:r>
    </w:p>
    <w:p w:rsidR="001E1BF1" w:rsidRPr="00396038" w:rsidRDefault="001E1BF1" w:rsidP="00C7310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اسم </w:t>
      </w:r>
      <w:r w:rsidR="00C73104">
        <w:rPr>
          <w:rFonts w:ascii="Adobe Arabic" w:hAnsi="Adobe Arabic" w:cs="Adobe Arabic" w:hint="cs"/>
          <w:b/>
          <w:bCs/>
          <w:color w:val="002060"/>
          <w:sz w:val="36"/>
          <w:szCs w:val="36"/>
          <w:rtl/>
          <w:lang w:bidi="ar-EG"/>
        </w:rPr>
        <w:t>المدرب</w:t>
      </w: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:rsidR="001E1BF1" w:rsidRPr="00396038" w:rsidRDefault="009E5142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hyperlink r:id="rId15" w:history="1">
        <w:r w:rsidR="001E1BF1" w:rsidRPr="009E5142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الرجاء وضع علامة </w:t>
        </w:r>
        <w:r w:rsidR="00605EF0" w:rsidRPr="009E5142">
          <w:rPr>
            <w:rStyle w:val="Hyperlink"/>
            <w:rFonts w:ascii="Adobe Arabic" w:hAnsi="Adobe Arabic" w:cs="Adobe Arabic"/>
            <w:b/>
            <w:bCs/>
            <w:sz w:val="36"/>
            <w:szCs w:val="36"/>
            <w:lang w:bidi="ar-EG"/>
          </w:rPr>
          <w:sym w:font="Wingdings" w:char="F0FC"/>
        </w:r>
        <w:r w:rsidR="001E1BF1" w:rsidRPr="009E5142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</w:t>
        </w:r>
        <w:r w:rsidR="00605EF0" w:rsidRPr="009E5142">
          <w:rPr>
            <w:rStyle w:val="Hyperlink"/>
            <w:rFonts w:ascii="Adobe Arabic" w:hAnsi="Adobe Arabic" w:cs="Adobe Arabic" w:hint="cs"/>
            <w:b/>
            <w:bCs/>
            <w:sz w:val="36"/>
            <w:szCs w:val="36"/>
            <w:rtl/>
            <w:lang w:bidi="ar-SY"/>
          </w:rPr>
          <w:t>في</w:t>
        </w:r>
        <w:r w:rsidR="001E1BF1" w:rsidRPr="009E5142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ckThinMediumGap" w:sz="2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301274" w:rsidRDefault="00705E4D" w:rsidP="001E1BF1">
      <w:pPr>
        <w:rPr>
          <w:rStyle w:val="Hyperlink"/>
          <w:rFonts w:ascii="Adobe Arabic" w:hAnsi="Adobe Arabic" w:cs="Adobe Arabic"/>
          <w:b/>
          <w:bCs/>
          <w:sz w:val="42"/>
          <w:szCs w:val="42"/>
          <w:rtl/>
          <w:lang w:bidi="ar-EG"/>
        </w:rPr>
      </w:pPr>
      <w:hyperlink r:id="rId16" w:history="1">
        <w:r w:rsidR="001E1BF1" w:rsidRPr="00301274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</w:hyperlink>
      <w:r w:rsidR="00C73104">
        <w:rPr>
          <w:rStyle w:val="Hyperlink"/>
          <w:rFonts w:ascii="Adobe Arabic" w:hAnsi="Adobe Arabic" w:cs="Adobe Arabic" w:hint="cs"/>
          <w:b/>
          <w:bCs/>
          <w:sz w:val="42"/>
          <w:szCs w:val="42"/>
          <w:rtl/>
          <w:lang w:bidi="ar-EG"/>
        </w:rPr>
        <w:t>: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301274" w:rsidRPr="00C73104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</w:t>
      </w:r>
      <w:bookmarkStart w:id="1" w:name="_GoBack"/>
      <w:bookmarkEnd w:id="1"/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</w:t>
      </w:r>
    </w:p>
    <w:sectPr w:rsidR="00301274" w:rsidRPr="00C73104" w:rsidSect="000F243F">
      <w:headerReference w:type="default" r:id="rId17"/>
      <w:footerReference w:type="default" r:id="rId18"/>
      <w:footerReference w:type="first" r:id="rId19"/>
      <w:pgSz w:w="11906" w:h="16838" w:code="9"/>
      <w:pgMar w:top="720" w:right="720" w:bottom="720" w:left="720" w:header="708" w:footer="277" w:gutter="0"/>
      <w:pgNumType w:start="1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E4D" w:rsidRDefault="00705E4D" w:rsidP="00F53D08">
      <w:pPr>
        <w:spacing w:line="240" w:lineRule="auto"/>
      </w:pPr>
      <w:r>
        <w:separator/>
      </w:r>
    </w:p>
  </w:endnote>
  <w:endnote w:type="continuationSeparator" w:id="0">
    <w:p w:rsidR="00705E4D" w:rsidRDefault="00705E4D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Gothic Std B">
    <w:altName w:val="Yu Gothic"/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Dubai">
    <w:altName w:val="Yakout Linotype Light"/>
    <w:charset w:val="00"/>
    <w:family w:val="swiss"/>
    <w:pitch w:val="variable"/>
    <w:sig w:usb0="00000000" w:usb1="80000000" w:usb2="00000008" w:usb3="00000000" w:csb0="00000041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21017091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43F" w:rsidRPr="000F243F" w:rsidRDefault="000F243F">
        <w:pPr>
          <w:pStyle w:val="Footer"/>
          <w:jc w:val="center"/>
          <w:rPr>
            <w:color w:val="FFFFFF" w:themeColor="background1"/>
          </w:rPr>
        </w:pPr>
        <w:r w:rsidRPr="000F243F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87936" behindDoc="1" locked="0" layoutInCell="1" allowOverlap="1" wp14:anchorId="7C803FFA" wp14:editId="5F236749">
                  <wp:simplePos x="0" y="0"/>
                  <wp:positionH relativeFrom="page">
                    <wp:posOffset>0</wp:posOffset>
                  </wp:positionH>
                  <wp:positionV relativeFrom="paragraph">
                    <wp:posOffset>-23495</wp:posOffset>
                  </wp:positionV>
                  <wp:extent cx="7761600" cy="410400"/>
                  <wp:effectExtent l="0" t="0" r="0" b="8890"/>
                  <wp:wrapNone/>
                  <wp:docPr id="24" name="Group 2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23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3CD0C937" id="Group 24" o:spid="_x0000_s1026" style="position:absolute;margin-left:0;margin-top:-1.85pt;width:611.15pt;height:32.3pt;z-index:-251628544;mso-position-horizontal-relative:page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" fillcolor="gray [1629]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" fillcolor="#00b050" stroked="f" strokeweight="1pt"/>
                  <w10:wrap anchorx="page"/>
                </v:group>
              </w:pict>
            </mc:Fallback>
          </mc:AlternateContent>
        </w:r>
        <w:r w:rsidRPr="000F243F">
          <w:rPr>
            <w:color w:val="FFFFFF" w:themeColor="background1"/>
          </w:rPr>
          <w:fldChar w:fldCharType="begin"/>
        </w:r>
        <w:r w:rsidRPr="000F243F">
          <w:rPr>
            <w:color w:val="FFFFFF" w:themeColor="background1"/>
          </w:rPr>
          <w:instrText xml:space="preserve"> PAGE   \* MERGEFORMAT </w:instrText>
        </w:r>
        <w:r w:rsidRPr="000F243F">
          <w:rPr>
            <w:color w:val="FFFFFF" w:themeColor="background1"/>
          </w:rPr>
          <w:fldChar w:fldCharType="separate"/>
        </w:r>
        <w:r w:rsidRPr="000F243F">
          <w:rPr>
            <w:noProof/>
            <w:color w:val="FFFFFF" w:themeColor="background1"/>
          </w:rPr>
          <w:t>2</w:t>
        </w:r>
        <w:r w:rsidRPr="000F243F">
          <w:rPr>
            <w:noProof/>
            <w:color w:val="FFFFFF" w:themeColor="background1"/>
          </w:rPr>
          <w:fldChar w:fldCharType="end"/>
        </w:r>
      </w:p>
    </w:sdtContent>
  </w:sdt>
  <w:p w:rsidR="001E1BF1" w:rsidRPr="000F243F" w:rsidRDefault="001E1BF1" w:rsidP="000F24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220C53">
    <w:pPr>
      <w:pStyle w:val="Footer"/>
      <w:jc w:val="center"/>
      <w:rPr>
        <w:color w:val="FFFFFF" w:themeColor="background1"/>
      </w:rPr>
    </w:pPr>
    <w:r w:rsidRPr="00117F51">
      <w:rPr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700224" behindDoc="1" locked="0" layoutInCell="1" allowOverlap="1" wp14:anchorId="12E821C3" wp14:editId="6E63DFA6">
              <wp:simplePos x="0" y="0"/>
              <wp:positionH relativeFrom="margin">
                <wp:posOffset>-557530</wp:posOffset>
              </wp:positionH>
              <wp:positionV relativeFrom="paragraph">
                <wp:posOffset>-56193</wp:posOffset>
              </wp:positionV>
              <wp:extent cx="7760970" cy="410210"/>
              <wp:effectExtent l="0" t="0" r="0" b="889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60970" cy="410210"/>
                        <a:chOff x="0" y="0"/>
                        <a:chExt cx="7762875" cy="409575"/>
                      </a:xfrm>
                    </wpg:grpSpPr>
                    <wps:wsp>
                      <wps:cNvPr id="27" name="Rectangle 23"/>
                      <wps:cNvSpPr/>
                      <wps:spPr>
                        <a:xfrm>
                          <a:off x="0" y="0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C1D4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Rectangle 22"/>
                      <wps:cNvSpPr/>
                      <wps:spPr>
                        <a:xfrm>
                          <a:off x="0" y="66675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3C88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0650311" id="Group 26" o:spid="_x0000_s1026" style="position:absolute;margin-left:-43.9pt;margin-top:-4.4pt;width:611.1pt;height:32.3pt;z-index:-251616256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">
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" fillcolor="#c1d4d9" stroked="f" strokeweight="1pt"/>
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712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jA1fwg+Qq38AAAD//wMAUEsBAi0AFAAGAAgAAAAhANvh9svuAAAAhQEAABMAAAAAAAAAAAAAAAAA&#10;AAAAAFtDb250ZW50X1R5cGVzXS54bWxQSwECLQAUAAYACAAAACEAWvQsW78AAAAVAQAACwAAAAAA&#10;AAAAAAAAAAAfAQAAX3JlbHMvLnJlbHNQSwECLQAUAAYACAAAACEAMJO9dsAAAADbAAAADwAAAAAA&#10;AAAAAAAAAAAHAgAAZHJzL2Rvd25yZXYueG1sUEsFBgAAAAADAAMAtwAAAPQCAAAAAA==&#10;" fillcolor="#3c88a6" stroked="f" strokeweight="1pt"/>
              <w10:wrap anchorx="margin"/>
            </v:group>
          </w:pict>
        </mc:Fallback>
      </mc:AlternateContent>
    </w:r>
    <w:sdt>
      <w:sdtPr>
        <w:rPr>
          <w:rtl/>
        </w:rPr>
        <w:id w:val="-1677103816"/>
        <w:docPartObj>
          <w:docPartGallery w:val="Page Numbers (Bottom of Page)"/>
          <w:docPartUnique/>
        </w:docPartObj>
      </w:sdtPr>
      <w:sdtEndPr>
        <w:rPr>
          <w:noProof/>
          <w:color w:val="FFFFFF" w:themeColor="background1"/>
        </w:rPr>
      </w:sdtEndPr>
      <w:sdtContent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9E5142">
          <w:rPr>
            <w:noProof/>
            <w:color w:val="FFFFFF" w:themeColor="background1"/>
            <w:rtl/>
          </w:rPr>
          <w:t>4</w:t>
        </w:r>
        <w:r w:rsidR="000F243F" w:rsidRPr="000F243F">
          <w:rPr>
            <w:noProof/>
            <w:color w:val="FFFFFF" w:themeColor="background1"/>
          </w:rPr>
          <w:fldChar w:fldCharType="end"/>
        </w:r>
      </w:sdtContent>
    </w:sdt>
  </w:p>
  <w:p w:rsidR="0003298D" w:rsidRPr="000F243F" w:rsidRDefault="00705E4D" w:rsidP="000F243F">
    <w:pPr>
      <w:pStyle w:val="Footer"/>
      <w:rPr>
        <w:szCs w:val="28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1801069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43F" w:rsidRPr="000F243F" w:rsidRDefault="00412028">
        <w:pPr>
          <w:pStyle w:val="Footer"/>
          <w:jc w:val="center"/>
          <w:rPr>
            <w:color w:val="FFFFFF" w:themeColor="background1"/>
          </w:rPr>
        </w:pPr>
        <w:r w:rsidRPr="00412028"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705344" behindDoc="0" locked="0" layoutInCell="1" allowOverlap="1" wp14:anchorId="7057C1BC" wp14:editId="71B04E4B">
                  <wp:simplePos x="0" y="0"/>
                  <wp:positionH relativeFrom="column">
                    <wp:posOffset>-400685</wp:posOffset>
                  </wp:positionH>
                  <wp:positionV relativeFrom="paragraph">
                    <wp:posOffset>-9422</wp:posOffset>
                  </wp:positionV>
                  <wp:extent cx="1552575" cy="304800"/>
                  <wp:effectExtent l="0" t="0" r="0" b="0"/>
                  <wp:wrapNone/>
                  <wp:docPr id="2" name="مستطيل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5525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028" w:rsidRPr="00412028" w:rsidRDefault="00705E4D" w:rsidP="00412028">
                              <w:pPr>
                                <w:bidi w:val="0"/>
                                <w:spacing w:line="240" w:lineRule="auto"/>
                                <w:jc w:val="center"/>
                                <w:rPr>
                                  <w:rFonts w:ascii="Sakkal Majalla" w:hAnsi="Sakkal Majalla" w:cs="Sakkal Majalla"/>
                                  <w:sz w:val="24"/>
                                  <w:szCs w:val="28"/>
                                </w:rPr>
                              </w:pPr>
                              <w:hyperlink r:id="rId1" w:history="1">
                                <w:r w:rsidR="00412028" w:rsidRPr="00412028">
                                  <w:rPr>
                                    <w:rFonts w:ascii="Sakkal Majalla" w:hAnsi="Sakkal Majalla" w:cs="Sakkal Majalla"/>
                                    <w:sz w:val="24"/>
                                    <w:szCs w:val="28"/>
                                  </w:rPr>
                                  <w:t>www.dawliatraining.com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مستطيل 2" o:spid="_x0000_s1031" style="position:absolute;left:0;text-align:left;margin-left:-31.55pt;margin-top:-.75pt;width:122.25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" filled="f" stroked="f" strokeweight="1pt">
                  <v:textbox>
                    <w:txbxContent>
                      <w:p w:rsidR="00412028" w:rsidRPr="00412028" w:rsidRDefault="00412028" w:rsidP="00412028">
                        <w:pPr>
                          <w:bidi w:val="0"/>
                          <w:spacing w:line="240" w:lineRule="auto"/>
                          <w:jc w:val="center"/>
                          <w:rPr>
                            <w:rFonts w:ascii="Sakkal Majalla" w:hAnsi="Sakkal Majalla" w:cs="Sakkal Majalla"/>
                            <w:sz w:val="24"/>
                            <w:szCs w:val="28"/>
                          </w:rPr>
                        </w:pPr>
                        <w:hyperlink r:id="rId2" w:history="1">
                          <w:r w:rsidRPr="00412028">
                            <w:rPr>
                              <w:rStyle w:val="Header"/>
                              <w:rFonts w:ascii="Sakkal Majalla" w:hAnsi="Sakkal Majalla" w:cs="Sakkal Majalla"/>
                              <w:sz w:val="24"/>
                              <w:szCs w:val="28"/>
                            </w:rPr>
                            <w:t>www.dawliatraining.com</w:t>
                          </w:r>
                        </w:hyperlink>
                      </w:p>
                    </w:txbxContent>
                  </v:textbox>
                </v:rect>
              </w:pict>
            </mc:Fallback>
          </mc:AlternateContent>
        </w:r>
        <w:r w:rsidRPr="00412028"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704320" behindDoc="0" locked="0" layoutInCell="1" allowOverlap="1" wp14:anchorId="13B87CF9" wp14:editId="279F1B53">
                  <wp:simplePos x="0" y="0"/>
                  <wp:positionH relativeFrom="column">
                    <wp:posOffset>5467985</wp:posOffset>
                  </wp:positionH>
                  <wp:positionV relativeFrom="paragraph">
                    <wp:posOffset>19050</wp:posOffset>
                  </wp:positionV>
                  <wp:extent cx="1562100" cy="247650"/>
                  <wp:effectExtent l="0" t="0" r="0" b="0"/>
                  <wp:wrapNone/>
                  <wp:docPr id="3" name="مربع نص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621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028" w:rsidRPr="00290E2B" w:rsidRDefault="00412028" w:rsidP="0041202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lang w:bidi="ar-JO"/>
                                </w:rPr>
                              </w:pPr>
                              <w:r w:rsidRPr="00290E2B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rtl/>
                                  <w:lang w:bidi="ar-JO"/>
                                </w:rPr>
                                <w:t>مركز أبحاث الدولية للتدريب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3" o:spid="_x0000_s1032" type="#_x0000_t202" style="position:absolute;left:0;text-align:left;margin-left:430.55pt;margin-top:1.5pt;width:123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" filled="f" stroked="f" strokeweight=".5pt">
                  <v:textbox>
                    <w:txbxContent>
                      <w:p w:rsidR="00412028" w:rsidRPr="00290E2B" w:rsidRDefault="00412028" w:rsidP="00412028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lang w:bidi="ar-JO"/>
                          </w:rPr>
                        </w:pPr>
                        <w:r w:rsidRPr="00290E2B"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rtl/>
                            <w:lang w:bidi="ar-JO"/>
                          </w:rPr>
                          <w:t>مركز أبحاث الدولية للتدريب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220C53" w:rsidRPr="00117F51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96128" behindDoc="1" locked="0" layoutInCell="1" allowOverlap="1" wp14:anchorId="1DE801D7" wp14:editId="689B61E8">
                  <wp:simplePos x="0" y="0"/>
                  <wp:positionH relativeFrom="margin">
                    <wp:posOffset>-557530</wp:posOffset>
                  </wp:positionH>
                  <wp:positionV relativeFrom="paragraph">
                    <wp:posOffset>-83498</wp:posOffset>
                  </wp:positionV>
                  <wp:extent cx="7761600" cy="410400"/>
                  <wp:effectExtent l="0" t="0" r="0" b="8890"/>
                  <wp:wrapNone/>
                  <wp:docPr id="17" name="Group 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19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C1D4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3C88A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6207FFA0" id="Group 17" o:spid="_x0000_s1026" style="position:absolute;margin-left:-43.9pt;margin-top:-6.55pt;width:611.15pt;height:32.3pt;z-index:-251620352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" fillcolor="#c1d4d9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w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rA9fwg+Qq38AAAD//wMAUEsBAi0AFAAGAAgAAAAhANvh9svuAAAAhQEAABMAAAAAAAAAAAAAAAAA&#10;AAAAAFtDb250ZW50X1R5cGVzXS54bWxQSwECLQAUAAYACAAAACEAWvQsW78AAAAVAQAACwAAAAAA&#10;AAAAAAAAAAAfAQAAX3JlbHMvLnJlbHNQSwECLQAUAAYACAAAACEAzuWxcMAAAADbAAAADwAAAAAA&#10;AAAAAAAAAAAHAgAAZHJzL2Rvd25yZXYueG1sUEsFBgAAAAADAAMAtwAAAPQCAAAAAA==&#10;" fillcolor="#3c88a6" stroked="f" strokeweight="1pt"/>
                  <w10:wrap anchorx="margin"/>
                </v:group>
              </w:pict>
            </mc:Fallback>
          </mc:AlternateContent>
        </w:r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9E5142">
          <w:rPr>
            <w:noProof/>
            <w:color w:val="FFFFFF" w:themeColor="background1"/>
            <w:rtl/>
          </w:rPr>
          <w:t>1</w:t>
        </w:r>
        <w:r w:rsidR="000F243F" w:rsidRPr="000F243F">
          <w:rPr>
            <w:noProof/>
            <w:color w:val="FFFFFF" w:themeColor="background1"/>
          </w:rPr>
          <w:fldChar w:fldCharType="end"/>
        </w:r>
      </w:p>
    </w:sdtContent>
  </w:sdt>
  <w:p w:rsidR="000F243F" w:rsidRPr="000F243F" w:rsidRDefault="00412028" w:rsidP="000F243F">
    <w:pPr>
      <w:pStyle w:val="Footer"/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2C07E217" wp14:editId="457959E8">
              <wp:simplePos x="0" y="0"/>
              <wp:positionH relativeFrom="column">
                <wp:posOffset>2247900</wp:posOffset>
              </wp:positionH>
              <wp:positionV relativeFrom="paragraph">
                <wp:posOffset>254635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12028" w:rsidRPr="00DC31A5" w:rsidRDefault="00412028" w:rsidP="0041202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412028" w:rsidRPr="00DC31A5" w:rsidRDefault="00705E4D" w:rsidP="0041202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="00412028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412028" w:rsidRPr="00DC31A5" w:rsidRDefault="00412028" w:rsidP="0041202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412028" w:rsidRPr="00DC31A5" w:rsidRDefault="00412028" w:rsidP="0041202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412028" w:rsidRDefault="00412028" w:rsidP="0041202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412028" w:rsidRPr="00DC31A5" w:rsidRDefault="00412028" w:rsidP="0041202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33" style="position:absolute;left:0;text-align:left;margin-left:177pt;margin-top:20.05pt;width:186.95pt;height:110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" filled="f" stroked="f" strokeweight="1pt">
              <v:textbox>
                <w:txbxContent>
                  <w:p w:rsidR="00412028" w:rsidRPr="00DC31A5" w:rsidRDefault="00412028" w:rsidP="0041202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412028" w:rsidRPr="00DC31A5" w:rsidRDefault="00412028" w:rsidP="0041202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412028" w:rsidRPr="00DC31A5" w:rsidRDefault="00412028" w:rsidP="0041202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412028" w:rsidRPr="00DC31A5" w:rsidRDefault="00412028" w:rsidP="0041202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412028" w:rsidRDefault="00412028" w:rsidP="0041202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412028" w:rsidRPr="00DC31A5" w:rsidRDefault="00412028" w:rsidP="0041202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E4D" w:rsidRDefault="00705E4D" w:rsidP="00F53D08">
      <w:pPr>
        <w:spacing w:line="240" w:lineRule="auto"/>
      </w:pPr>
      <w:r>
        <w:separator/>
      </w:r>
    </w:p>
  </w:footnote>
  <w:footnote w:type="continuationSeparator" w:id="0">
    <w:p w:rsidR="00705E4D" w:rsidRDefault="00705E4D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BF1" w:rsidRPr="00902465" w:rsidRDefault="00220C53" w:rsidP="001E1BF1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27BA7676" wp14:editId="375F4BF5">
              <wp:simplePos x="0" y="0"/>
              <wp:positionH relativeFrom="margin">
                <wp:posOffset>265430</wp:posOffset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19" name="Rectangle: Rounded Corners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20C53" w:rsidRPr="00C73104" w:rsidRDefault="00C73104" w:rsidP="00220C53">
                          <w:pPr>
                            <w:jc w:val="center"/>
                            <w:rPr>
                              <w:sz w:val="56"/>
                              <w:szCs w:val="56"/>
                              <w:lang w:bidi="ar-J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C73104">
                            <w:rPr>
                              <w:rFonts w:ascii="Dubai" w:hAnsi="Dubai" w:cs="Dubai" w:hint="cs"/>
                              <w:color w:val="FFFFFF" w:themeColor="background1"/>
                              <w:sz w:val="44"/>
                              <w:szCs w:val="44"/>
                              <w:rtl/>
                              <w:lang w:bidi="ar-J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استمارة تقييم دورة تدريبية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Rectangle: Rounded Corners 219" o:spid="_x0000_s1029" style="position:absolute;left:0;text-align:left;margin-left:20.9pt;margin-top:-35.55pt;width:477pt;height:49.6pt;z-index:-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:rsidR="00220C53" w:rsidRPr="00C73104" w:rsidRDefault="00C73104" w:rsidP="00220C53">
                    <w:pPr>
                      <w:jc w:val="center"/>
                      <w:rPr>
                        <w:rFonts w:hint="cs"/>
                        <w:sz w:val="56"/>
                        <w:szCs w:val="56"/>
                        <w:lang w:bidi="ar-J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C73104">
                      <w:rPr>
                        <w:rFonts w:ascii="Dubai" w:hAnsi="Dubai" w:cs="Dubai" w:hint="cs"/>
                        <w:color w:val="FFFFFF" w:themeColor="background1"/>
                        <w:sz w:val="44"/>
                        <w:szCs w:val="44"/>
                        <w:rtl/>
                        <w:lang w:bidi="ar-J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استمارة تقييم دورة تدريبية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:rsidR="001E1BF1" w:rsidRDefault="001E1B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220C53" w:rsidP="00301274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C3E32F5" wp14:editId="2935E03C">
              <wp:simplePos x="0" y="0"/>
              <wp:positionH relativeFrom="margin">
                <wp:align>center</wp:align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5" name="Rectangle: Rounded Corners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E7A9C" w:rsidRPr="008E7A9C" w:rsidRDefault="00EE1DEA" w:rsidP="008E7A9C">
                          <w:pPr>
                            <w:jc w:val="center"/>
                            <w:rPr>
                              <w:sz w:val="32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اعداد استراتيجية التحول الرقمي للشركات والمؤسسات</w:t>
                          </w:r>
                          <w:r w:rsidR="008E7A9C" w:rsidRPr="008E7A9C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–</w:t>
                          </w:r>
                          <w:r w:rsidR="008E7A9C" w:rsidRPr="008E7A9C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استمارة التقييم</w:t>
                          </w:r>
                        </w:p>
                        <w:p w:rsidR="00220C53" w:rsidRPr="008E7A9C" w:rsidRDefault="00220C53" w:rsidP="00220C53">
                          <w:pPr>
                            <w:jc w:val="center"/>
                            <w:rPr>
                              <w:sz w:val="32"/>
                              <w:szCs w:val="36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6C3E32F5" id="Rectangle: Rounded Corners 25" o:spid="_x0000_s1030" style="position:absolute;left:0;text-align:left;margin-left:0;margin-top:-35.55pt;width:477pt;height:49.6pt;z-index:-2516183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0FB20658" w14:textId="1E7E27A0" w:rsidR="008E7A9C" w:rsidRPr="008E7A9C" w:rsidRDefault="00EE1DEA" w:rsidP="008E7A9C">
                    <w:pPr>
                      <w:jc w:val="center"/>
                      <w:rPr>
                        <w:sz w:val="32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اعداد استراتيجية التحول الرقمي للشركات والمؤسسات</w:t>
                    </w:r>
                    <w:r w:rsidR="008E7A9C" w:rsidRPr="008E7A9C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–</w:t>
                    </w:r>
                    <w:r w:rsidR="008E7A9C" w:rsidRPr="008E7A9C">
                      <w:rPr>
                        <w:rFonts w:ascii="Dubai" w:hAnsi="Dubai" w:cs="Dubai" w:hint="cs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استمارة التقييم</w:t>
                    </w:r>
                  </w:p>
                  <w:p w14:paraId="3BAA14AB" w14:textId="77777777" w:rsidR="00220C53" w:rsidRPr="008E7A9C" w:rsidRDefault="00220C53" w:rsidP="00220C53">
                    <w:pPr>
                      <w:jc w:val="center"/>
                      <w:rPr>
                        <w:sz w:val="32"/>
                        <w:szCs w:val="36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</w:p>
                </w:txbxContent>
              </v:textbox>
              <w10:wrap anchorx="margin"/>
            </v:roundrect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03298D" w:rsidRDefault="00705E4D" w:rsidP="00B97BC4">
    <w:pPr>
      <w:pStyle w:val="Header"/>
      <w:bidi w:val="0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494710"/>
    <w:multiLevelType w:val="hybridMultilevel"/>
    <w:tmpl w:val="8174B992"/>
    <w:lvl w:ilvl="0" w:tplc="28603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15"/>
  </w:num>
  <w:num w:numId="4">
    <w:abstractNumId w:val="24"/>
  </w:num>
  <w:num w:numId="5">
    <w:abstractNumId w:val="2"/>
  </w:num>
  <w:num w:numId="6">
    <w:abstractNumId w:val="1"/>
  </w:num>
  <w:num w:numId="7">
    <w:abstractNumId w:val="10"/>
  </w:num>
  <w:num w:numId="8">
    <w:abstractNumId w:val="23"/>
  </w:num>
  <w:num w:numId="9">
    <w:abstractNumId w:val="19"/>
  </w:num>
  <w:num w:numId="10">
    <w:abstractNumId w:val="27"/>
  </w:num>
  <w:num w:numId="11">
    <w:abstractNumId w:val="17"/>
  </w:num>
  <w:num w:numId="12">
    <w:abstractNumId w:val="31"/>
  </w:num>
  <w:num w:numId="13">
    <w:abstractNumId w:val="7"/>
  </w:num>
  <w:num w:numId="14">
    <w:abstractNumId w:val="9"/>
  </w:num>
  <w:num w:numId="15">
    <w:abstractNumId w:val="5"/>
  </w:num>
  <w:num w:numId="16">
    <w:abstractNumId w:val="22"/>
  </w:num>
  <w:num w:numId="17">
    <w:abstractNumId w:val="25"/>
  </w:num>
  <w:num w:numId="18">
    <w:abstractNumId w:val="0"/>
  </w:num>
  <w:num w:numId="19">
    <w:abstractNumId w:val="18"/>
  </w:num>
  <w:num w:numId="20">
    <w:abstractNumId w:val="29"/>
  </w:num>
  <w:num w:numId="21">
    <w:abstractNumId w:val="12"/>
  </w:num>
  <w:num w:numId="22">
    <w:abstractNumId w:val="6"/>
  </w:num>
  <w:num w:numId="23">
    <w:abstractNumId w:val="20"/>
  </w:num>
  <w:num w:numId="24">
    <w:abstractNumId w:val="16"/>
  </w:num>
  <w:num w:numId="25">
    <w:abstractNumId w:val="8"/>
  </w:num>
  <w:num w:numId="26">
    <w:abstractNumId w:val="26"/>
  </w:num>
  <w:num w:numId="27">
    <w:abstractNumId w:val="3"/>
  </w:num>
  <w:num w:numId="28">
    <w:abstractNumId w:val="21"/>
  </w:num>
  <w:num w:numId="29">
    <w:abstractNumId w:val="30"/>
  </w:num>
  <w:num w:numId="30">
    <w:abstractNumId w:val="11"/>
  </w:num>
  <w:num w:numId="31">
    <w:abstractNumId w:val="4"/>
  </w:num>
  <w:num w:numId="32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DEA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A0BDA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14F4"/>
    <w:rsid w:val="003D7BDE"/>
    <w:rsid w:val="003E4F85"/>
    <w:rsid w:val="003F3631"/>
    <w:rsid w:val="00402CAC"/>
    <w:rsid w:val="00404549"/>
    <w:rsid w:val="00406F1C"/>
    <w:rsid w:val="00412028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20AB0"/>
    <w:rsid w:val="00635307"/>
    <w:rsid w:val="00636A52"/>
    <w:rsid w:val="0064382C"/>
    <w:rsid w:val="00643F60"/>
    <w:rsid w:val="00685B67"/>
    <w:rsid w:val="006A1AA9"/>
    <w:rsid w:val="006A6D23"/>
    <w:rsid w:val="006A7D92"/>
    <w:rsid w:val="006B6382"/>
    <w:rsid w:val="006C0B9D"/>
    <w:rsid w:val="006C3ECB"/>
    <w:rsid w:val="006E04F3"/>
    <w:rsid w:val="006F4600"/>
    <w:rsid w:val="00705E4D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4E3C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E5142"/>
    <w:rsid w:val="009F6370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B5465"/>
    <w:rsid w:val="00BC4B17"/>
    <w:rsid w:val="00BE3CCA"/>
    <w:rsid w:val="00C02D67"/>
    <w:rsid w:val="00C13BE5"/>
    <w:rsid w:val="00C270E4"/>
    <w:rsid w:val="00C73104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1DEA"/>
    <w:rsid w:val="00EE5B34"/>
    <w:rsid w:val="00EF2182"/>
    <w:rsid w:val="00EF63CC"/>
    <w:rsid w:val="00F03305"/>
    <w:rsid w:val="00F2280D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59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/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dawliatraining.com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575;&#1587;&#1578;&#1605;&#1575;&#1585;&#1577;%20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5E436448-9D8B-4CDF-B034-85D4223C8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تقييم</Template>
  <TotalTime>6</TotalTime>
  <Pages>5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user</cp:lastModifiedBy>
  <cp:revision>6</cp:revision>
  <cp:lastPrinted>2022-03-26T18:07:00Z</cp:lastPrinted>
  <dcterms:created xsi:type="dcterms:W3CDTF">2022-10-20T23:32:00Z</dcterms:created>
  <dcterms:modified xsi:type="dcterms:W3CDTF">2024-10-27T07:34:00Z</dcterms:modified>
</cp:coreProperties>
</file>